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01-2026/11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21.04.2026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Kreisgymnasium Heinsberg - Elektroinstallationsarbeiten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Kreisgymnasium Heinsberg - Elektroinstallationsarbeiten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